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23114D4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640361">
        <w:rPr>
          <w:rFonts w:ascii="Verdana" w:eastAsia="Verdana" w:hAnsi="Verdana" w:cs="Times New Roman"/>
          <w:b/>
        </w:rPr>
        <w:t>0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7FF849CF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146C75">
        <w:rPr>
          <w:rFonts w:cstheme="minorHAnsi"/>
          <w:b/>
          <w:szCs w:val="18"/>
          <w:lang w:eastAsia="pl-PL"/>
        </w:rPr>
        <w:t>141</w:t>
      </w:r>
      <w:r w:rsidR="00617086">
        <w:rPr>
          <w:rFonts w:cstheme="minorHAnsi"/>
          <w:b/>
          <w:szCs w:val="18"/>
          <w:lang w:eastAsia="pl-PL"/>
        </w:rPr>
        <w:t>9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F84AC0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617086" w:rsidRPr="00E15DBB">
        <w:rPr>
          <w:b/>
          <w:bCs/>
          <w:sz w:val="20"/>
        </w:rPr>
        <w:t>Przebudowa napowietrznych łączników sterowanych drogą radiową na terenie działalności PGE Dystrybucja S.A. Oddział Białystok Rejonu Energetycznego Łomża, PE Łomża i PE Zambrów</w:t>
      </w:r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12434D59" w14:textId="77777777" w:rsidR="00617086" w:rsidRPr="00C32832" w:rsidRDefault="00617086" w:rsidP="0061708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3AFB158A" w14:textId="77777777" w:rsidR="00617086" w:rsidRPr="00C32832" w:rsidRDefault="00617086" w:rsidP="0061708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Przebudowa napowietrznych łączników sterowanych drogą radiową na terenie działalności PGE Dystrybucja S.A. Oddział Białystok Rejonu Energetycznego Łomża, PE Łomża i PE Zambrów.</w:t>
          </w:r>
        </w:p>
        <w:p w14:paraId="5205B493" w14:textId="4D76308A" w:rsidR="00347E8D" w:rsidRPr="006B2C28" w:rsidRDefault="00617086" w:rsidP="0061708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POST/DYS/OB/GZ/01419/2026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3D3E"/>
    <w:rsid w:val="00124536"/>
    <w:rsid w:val="00125A7F"/>
    <w:rsid w:val="00126CEA"/>
    <w:rsid w:val="00132B64"/>
    <w:rsid w:val="00136B64"/>
    <w:rsid w:val="0014036E"/>
    <w:rsid w:val="00145125"/>
    <w:rsid w:val="00146C75"/>
    <w:rsid w:val="0014785F"/>
    <w:rsid w:val="00167B53"/>
    <w:rsid w:val="00172B93"/>
    <w:rsid w:val="00172EEF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D68B3"/>
    <w:rsid w:val="004E1AB0"/>
    <w:rsid w:val="004E7573"/>
    <w:rsid w:val="004F0C4A"/>
    <w:rsid w:val="004F20AD"/>
    <w:rsid w:val="004F6B10"/>
    <w:rsid w:val="005037EE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7659"/>
    <w:rsid w:val="00617086"/>
    <w:rsid w:val="00617CF2"/>
    <w:rsid w:val="00623B01"/>
    <w:rsid w:val="00625BB0"/>
    <w:rsid w:val="006261BB"/>
    <w:rsid w:val="00640361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3C9E"/>
    <w:rsid w:val="00AA134E"/>
    <w:rsid w:val="00AA3417"/>
    <w:rsid w:val="00AB5621"/>
    <w:rsid w:val="00AB78A2"/>
    <w:rsid w:val="00AC0D67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273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FFA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AC0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1419 - Załącznik nr 10.docx</dmsv2BaseFileName>
    <dmsv2BaseDisplayName xmlns="http://schemas.microsoft.com/sharepoint/v3">1419 - Załącznik nr 10</dmsv2BaseDisplayName>
    <dmsv2SWPP2ObjectNumber xmlns="http://schemas.microsoft.com/sharepoint/v3">POST/DYS/OB/GZ/01419/2026                         </dmsv2SWPP2ObjectNumber>
    <dmsv2SWPP2SumMD5 xmlns="http://schemas.microsoft.com/sharepoint/v3">c0003f974ef7bc2b22e1ecca7936fd45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714269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24983303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FJ3FSM7XJ42E-1649073643-15444</_dlc_DocId>
    <_dlc_DocIdUrl xmlns="a19cb1c7-c5c7-46d4-85ae-d83685407bba">
      <Url>https://swpp2.dms.gkpge.pl/sites/43/_layouts/15/DocIdRedir.aspx?ID=FJ3FSM7XJ42E-1649073643-15444</Url>
      <Description>FJ3FSM7XJ42E-1649073643-15444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417435-B5C1-4B40-9BD0-091FA8491D28}"/>
</file>

<file path=customXml/itemProps5.xml><?xml version="1.0" encoding="utf-8"?>
<ds:datastoreItem xmlns:ds="http://schemas.openxmlformats.org/officeDocument/2006/customXml" ds:itemID="{189A0F92-28BF-4EAE-89B2-B42C228C0E7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79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32</cp:revision>
  <cp:lastPrinted>2024-07-15T11:21:00Z</cp:lastPrinted>
  <dcterms:created xsi:type="dcterms:W3CDTF">2025-01-15T13:15:00Z</dcterms:created>
  <dcterms:modified xsi:type="dcterms:W3CDTF">2026-04-19T11:47:00Z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50c40464-1dca-4ffb-a81e-cf92d326b37f</vt:lpwstr>
  </property>
</Properties>
</file>